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69650" w14:textId="77777777" w:rsidR="00C14438" w:rsidRDefault="00C14438" w:rsidP="00C144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atte MARRE</w:t>
      </w:r>
      <w:r>
        <w:rPr>
          <w:rFonts w:cs="Times New Roman"/>
          <w:szCs w:val="24"/>
        </w:rPr>
        <w:t xml:space="preserve">     (fl.1400)</w:t>
      </w:r>
    </w:p>
    <w:p w14:paraId="0EF12A92" w14:textId="77777777" w:rsidR="00C14438" w:rsidRDefault="00C14438" w:rsidP="00C144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Swine Nunnery.</w:t>
      </w:r>
    </w:p>
    <w:p w14:paraId="54FADCA9" w14:textId="77777777" w:rsidR="00C14438" w:rsidRDefault="00C14438" w:rsidP="00C14438">
      <w:pPr>
        <w:pStyle w:val="NoSpacing"/>
        <w:rPr>
          <w:rFonts w:cs="Times New Roman"/>
          <w:szCs w:val="24"/>
        </w:rPr>
      </w:pPr>
    </w:p>
    <w:p w14:paraId="36F01886" w14:textId="77777777" w:rsidR="00C14438" w:rsidRDefault="00C14438" w:rsidP="00C14438">
      <w:pPr>
        <w:pStyle w:val="NoSpacing"/>
        <w:rPr>
          <w:rFonts w:cs="Times New Roman"/>
          <w:szCs w:val="24"/>
        </w:rPr>
      </w:pPr>
    </w:p>
    <w:p w14:paraId="33E995A9" w14:textId="77777777" w:rsidR="00C14438" w:rsidRDefault="00C14438" w:rsidP="00C144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Jun.1400</w:t>
      </w:r>
      <w:r>
        <w:rPr>
          <w:rFonts w:cs="Times New Roman"/>
          <w:szCs w:val="24"/>
        </w:rPr>
        <w:tab/>
        <w:t>He was ordained subdeacon in the parish church of Bishop Burton, East Riding</w:t>
      </w:r>
    </w:p>
    <w:p w14:paraId="231F4B17" w14:textId="77777777" w:rsidR="00C14438" w:rsidRDefault="00C14438" w:rsidP="00C144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Yorkshire.</w:t>
      </w:r>
    </w:p>
    <w:p w14:paraId="02906AE8" w14:textId="77777777" w:rsidR="00C14438" w:rsidRDefault="00C14438" w:rsidP="00C144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(“York Clergy Ordinations 1400-1424” ed.David M.Smith, pub.2020 p.5)</w:t>
      </w:r>
    </w:p>
    <w:p w14:paraId="5686753E" w14:textId="77777777" w:rsidR="00413615" w:rsidRDefault="00413615" w:rsidP="00413615">
      <w:pPr>
        <w:pStyle w:val="NoSpacing"/>
      </w:pPr>
      <w:r>
        <w:t>18 Sep.1400</w:t>
      </w:r>
      <w:r>
        <w:tab/>
        <w:t>He was ordained deacon in the chapel of All Saints’, Cawood,</w:t>
      </w:r>
    </w:p>
    <w:p w14:paraId="7F4CB372" w14:textId="77777777" w:rsidR="00413615" w:rsidRDefault="00413615" w:rsidP="00413615">
      <w:pPr>
        <w:pStyle w:val="NoSpacing"/>
      </w:pPr>
      <w:r>
        <w:tab/>
      </w:r>
      <w:r>
        <w:tab/>
        <w:t>Yorkshire.</w:t>
      </w:r>
    </w:p>
    <w:p w14:paraId="2CB929D4" w14:textId="437C7E37" w:rsidR="00413615" w:rsidRPr="00413615" w:rsidRDefault="00413615" w:rsidP="00C14438">
      <w:pPr>
        <w:pStyle w:val="NoSpacing"/>
      </w:pPr>
      <w:r>
        <w:tab/>
      </w:r>
      <w:r>
        <w:tab/>
        <w:t>(“York Clergy Ordinations 1400-1424” ed. David M.Smith, pub.2020 pp.7-8)</w:t>
      </w:r>
    </w:p>
    <w:p w14:paraId="7961E692" w14:textId="77777777" w:rsidR="00C14438" w:rsidRDefault="00C14438" w:rsidP="00C14438">
      <w:pPr>
        <w:pStyle w:val="NoSpacing"/>
        <w:rPr>
          <w:rFonts w:cs="Times New Roman"/>
          <w:szCs w:val="24"/>
        </w:rPr>
      </w:pPr>
    </w:p>
    <w:p w14:paraId="3BD77A42" w14:textId="77777777" w:rsidR="00C14438" w:rsidRDefault="00C14438" w:rsidP="00C14438">
      <w:pPr>
        <w:pStyle w:val="NoSpacing"/>
        <w:rPr>
          <w:rFonts w:cs="Times New Roman"/>
          <w:szCs w:val="24"/>
        </w:rPr>
      </w:pPr>
    </w:p>
    <w:p w14:paraId="547A1343" w14:textId="77777777" w:rsidR="00C14438" w:rsidRDefault="00C14438" w:rsidP="00C144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April 2025</w:t>
      </w:r>
    </w:p>
    <w:p w14:paraId="78B18DBA" w14:textId="0CFB74EC" w:rsidR="00413615" w:rsidRDefault="00413615" w:rsidP="00C144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June 2026</w:t>
      </w:r>
    </w:p>
    <w:p w14:paraId="6CF8C94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D4F62" w14:textId="77777777" w:rsidR="001F1A79" w:rsidRDefault="001F1A79" w:rsidP="009139A6">
      <w:r>
        <w:separator/>
      </w:r>
    </w:p>
  </w:endnote>
  <w:endnote w:type="continuationSeparator" w:id="0">
    <w:p w14:paraId="75D5E6D8" w14:textId="77777777" w:rsidR="001F1A79" w:rsidRDefault="001F1A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A2C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2438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9D0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4E44D" w14:textId="77777777" w:rsidR="001F1A79" w:rsidRDefault="001F1A79" w:rsidP="009139A6">
      <w:r>
        <w:separator/>
      </w:r>
    </w:p>
  </w:footnote>
  <w:footnote w:type="continuationSeparator" w:id="0">
    <w:p w14:paraId="65F0CEBC" w14:textId="77777777" w:rsidR="001F1A79" w:rsidRDefault="001F1A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749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558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F4B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438"/>
    <w:rsid w:val="000666E0"/>
    <w:rsid w:val="000A2E7A"/>
    <w:rsid w:val="001307AC"/>
    <w:rsid w:val="00190DFA"/>
    <w:rsid w:val="001F1A79"/>
    <w:rsid w:val="002510B7"/>
    <w:rsid w:val="00270799"/>
    <w:rsid w:val="002737D5"/>
    <w:rsid w:val="00357E4A"/>
    <w:rsid w:val="00413615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14438"/>
    <w:rsid w:val="00C67B0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E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9C4C6"/>
  <w15:chartTrackingRefBased/>
  <w15:docId w15:val="{B6600ED4-3F78-4FC4-A62B-89DE0FC2C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2025-04-07T10:18:00Z</dcterms:created>
  <dcterms:modified xsi:type="dcterms:W3CDTF">2026-06-01T08:21:00Z</dcterms:modified>
</cp:coreProperties>
</file>